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D90FF29" w14:textId="77777777" w:rsidR="00E24501" w:rsidRDefault="00E24501">
      <w:pPr>
        <w:rPr>
          <w:b/>
          <w:bCs/>
        </w:rPr>
      </w:pPr>
    </w:p>
    <w:p w14:paraId="2E998CAE" w14:textId="77777777" w:rsidR="00E13E16" w:rsidRDefault="00E13E16" w:rsidP="00E13E16">
      <w:pPr>
        <w:rPr>
          <w:b/>
          <w:bCs/>
        </w:rPr>
      </w:pPr>
    </w:p>
    <w:p w14:paraId="53B6BF4F" w14:textId="77777777" w:rsidR="00E13E16" w:rsidRDefault="00E13E16" w:rsidP="00E13E16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13E16" w:rsidRPr="006420E9" w14:paraId="2B41864F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61A35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44B83B4B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6AC7967E" w14:textId="77777777" w:rsidR="00E13E16" w:rsidRDefault="00E13E16" w:rsidP="00457B69">
            <w:pPr>
              <w:outlineLvl w:val="0"/>
            </w:pPr>
          </w:p>
          <w:p w14:paraId="05E54F58" w14:textId="77777777" w:rsidR="00E13E16" w:rsidRDefault="002360CD" w:rsidP="00457B69">
            <w:pPr>
              <w:outlineLvl w:val="0"/>
            </w:pPr>
            <w:r>
              <w:t>Zastupitelstvo</w:t>
            </w:r>
            <w:r w:rsidR="00E13E16">
              <w:t xml:space="preserve"> města Tachova</w:t>
            </w:r>
          </w:p>
          <w:p w14:paraId="4921A847" w14:textId="1D4F9A59" w:rsidR="00E13E16" w:rsidRPr="006420E9" w:rsidRDefault="00E13E16" w:rsidP="00847A88">
            <w:pPr>
              <w:rPr>
                <w:b/>
                <w:bCs/>
                <w:sz w:val="20"/>
                <w:szCs w:val="20"/>
              </w:rPr>
            </w:pPr>
            <w:r>
              <w:t xml:space="preserve">jednání dne </w:t>
            </w:r>
            <w:r w:rsidR="006849C2">
              <w:t>24</w:t>
            </w:r>
            <w:r w:rsidR="00D11DF2">
              <w:t>.</w:t>
            </w:r>
            <w:r w:rsidR="006849C2">
              <w:t>06</w:t>
            </w:r>
            <w:r>
              <w:t>.20</w:t>
            </w:r>
            <w:r w:rsidR="00086E2E">
              <w:t>2</w:t>
            </w:r>
            <w:r w:rsidR="006849C2">
              <w:t>4</w:t>
            </w:r>
          </w:p>
        </w:tc>
      </w:tr>
      <w:tr w:rsidR="00E13E16" w:rsidRPr="006420E9" w14:paraId="3E7E2847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485D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6A46CC15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9103997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59969390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FE25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7AB17674" w14:textId="454EE35F" w:rsidR="00E13E16" w:rsidRPr="00E21A8E" w:rsidRDefault="000918AC" w:rsidP="00086E2E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E6EF5">
              <w:rPr>
                <w:sz w:val="20"/>
                <w:szCs w:val="20"/>
              </w:rPr>
              <w:t>81</w:t>
            </w:r>
            <w:r w:rsidR="00182F25">
              <w:rPr>
                <w:sz w:val="20"/>
                <w:szCs w:val="20"/>
              </w:rPr>
              <w:t>/</w:t>
            </w:r>
            <w:r w:rsidR="00086E2E">
              <w:rPr>
                <w:sz w:val="20"/>
                <w:szCs w:val="20"/>
              </w:rPr>
              <w:t>202</w:t>
            </w:r>
            <w:r w:rsidR="001E6EF5">
              <w:rPr>
                <w:sz w:val="20"/>
                <w:szCs w:val="20"/>
              </w:rPr>
              <w:t>3</w:t>
            </w:r>
            <w:r w:rsidR="00E13E16">
              <w:rPr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051A3602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713AF837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7D4EE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41A06B3A" w14:textId="2F3BA9C5" w:rsidR="00E13E16" w:rsidRPr="00E21A8E" w:rsidRDefault="008C1AB0" w:rsidP="00847A88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</w:t>
            </w:r>
            <w:r w:rsidR="00086E2E">
              <w:rPr>
                <w:sz w:val="20"/>
                <w:szCs w:val="20"/>
              </w:rPr>
              <w:t>/202</w:t>
            </w:r>
            <w:r w:rsidR="006849C2">
              <w:rPr>
                <w:sz w:val="20"/>
                <w:szCs w:val="20"/>
              </w:rPr>
              <w:t>4</w:t>
            </w:r>
            <w:r w:rsidR="00E13E16">
              <w:rPr>
                <w:sz w:val="20"/>
                <w:szCs w:val="20"/>
              </w:rPr>
              <w:t>-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23E75D3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836AD0F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4AA4" w14:textId="77777777" w:rsidR="00E13E16" w:rsidRPr="00E21A8E" w:rsidRDefault="00E13E16" w:rsidP="00457B69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0FA96EBE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720A178F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AC1BD2B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BF57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094E2A80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Litomerická Magdalena</w:t>
            </w:r>
          </w:p>
        </w:tc>
        <w:tc>
          <w:tcPr>
            <w:tcW w:w="4110" w:type="dxa"/>
            <w:vMerge/>
            <w:shd w:val="clear" w:color="auto" w:fill="auto"/>
          </w:tcPr>
          <w:p w14:paraId="16C12554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49B28FC4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D032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4679E322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374 774 184, 774 744 825</w:t>
            </w:r>
          </w:p>
        </w:tc>
        <w:tc>
          <w:tcPr>
            <w:tcW w:w="4110" w:type="dxa"/>
            <w:vMerge/>
            <w:shd w:val="clear" w:color="auto" w:fill="auto"/>
          </w:tcPr>
          <w:p w14:paraId="4D0B6871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2E7BB64E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2E70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1FFC6F88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magdalena.litomericka@tachov-mesto.cz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324F7D03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7F6ACCD8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9C7C" w14:textId="77777777" w:rsidR="00E13E16" w:rsidRPr="00E21A8E" w:rsidRDefault="00E13E16" w:rsidP="00457B69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34392C32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10614A44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52DE5FD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78E0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DC6ED56" w14:textId="78100B4D" w:rsidR="00E13E16" w:rsidRPr="00E21A8E" w:rsidRDefault="008C1AB0" w:rsidP="00847A88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05D68">
              <w:rPr>
                <w:sz w:val="20"/>
                <w:szCs w:val="20"/>
              </w:rPr>
              <w:t>.</w:t>
            </w:r>
            <w:r w:rsidR="006849C2">
              <w:rPr>
                <w:sz w:val="20"/>
                <w:szCs w:val="20"/>
              </w:rPr>
              <w:t>06</w:t>
            </w:r>
            <w:r w:rsidR="00105D68">
              <w:rPr>
                <w:sz w:val="20"/>
                <w:szCs w:val="20"/>
              </w:rPr>
              <w:t>.202</w:t>
            </w:r>
            <w:r w:rsidR="006849C2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  <w:vMerge/>
            <w:shd w:val="clear" w:color="auto" w:fill="auto"/>
          </w:tcPr>
          <w:p w14:paraId="638BCC6A" w14:textId="77777777" w:rsidR="00E13E16" w:rsidRPr="006420E9" w:rsidRDefault="00E13E16" w:rsidP="00457B69">
            <w:pPr>
              <w:pStyle w:val="Obsahtabulky"/>
            </w:pPr>
          </w:p>
        </w:tc>
      </w:tr>
    </w:tbl>
    <w:p w14:paraId="4CDCC877" w14:textId="77777777" w:rsidR="00E13E16" w:rsidRDefault="00E13E16" w:rsidP="00E13E16"/>
    <w:p w14:paraId="43572CA8" w14:textId="77777777" w:rsidR="007B55DC" w:rsidRDefault="007B55DC" w:rsidP="00847A88">
      <w:pPr>
        <w:rPr>
          <w:b/>
          <w:sz w:val="22"/>
          <w:szCs w:val="22"/>
        </w:rPr>
      </w:pPr>
    </w:p>
    <w:p w14:paraId="4D0367DA" w14:textId="3D5B2126" w:rsidR="00847A88" w:rsidRPr="00B06D7C" w:rsidRDefault="00E61754" w:rsidP="00847A88">
      <w:pPr>
        <w:rPr>
          <w:b/>
        </w:rPr>
      </w:pPr>
      <w:r w:rsidRPr="00B06D7C">
        <w:rPr>
          <w:b/>
        </w:rPr>
        <w:t xml:space="preserve">Návrh číslo </w:t>
      </w:r>
      <w:r w:rsidR="008C1AB0" w:rsidRPr="00B06D7C">
        <w:rPr>
          <w:b/>
        </w:rPr>
        <w:t>2</w:t>
      </w:r>
      <w:r w:rsidRPr="00B06D7C">
        <w:rPr>
          <w:b/>
        </w:rPr>
        <w:t xml:space="preserve"> –</w:t>
      </w:r>
      <w:r w:rsidR="001E6EF5" w:rsidRPr="00B06D7C">
        <w:rPr>
          <w:b/>
        </w:rPr>
        <w:t xml:space="preserve"> N</w:t>
      </w:r>
      <w:r w:rsidR="00847A88" w:rsidRPr="00B06D7C">
        <w:rPr>
          <w:b/>
        </w:rPr>
        <w:t xml:space="preserve">abytí pozemku od </w:t>
      </w:r>
      <w:r w:rsidR="000918AC" w:rsidRPr="00B06D7C">
        <w:rPr>
          <w:b/>
        </w:rPr>
        <w:t>UZSVM</w:t>
      </w:r>
      <w:r w:rsidR="00B06D7C" w:rsidRPr="00B06D7C">
        <w:rPr>
          <w:b/>
        </w:rPr>
        <w:t xml:space="preserve"> – schválení kupní ceny</w:t>
      </w:r>
    </w:p>
    <w:p w14:paraId="16B4023F" w14:textId="77777777" w:rsidR="00E61754" w:rsidRDefault="00E61754" w:rsidP="00E61754">
      <w:pPr>
        <w:rPr>
          <w:b/>
        </w:rPr>
      </w:pPr>
    </w:p>
    <w:p w14:paraId="4013150C" w14:textId="77777777" w:rsidR="00D172A0" w:rsidRDefault="00D172A0" w:rsidP="00E634EC">
      <w:pPr>
        <w:rPr>
          <w:b/>
        </w:rPr>
      </w:pPr>
    </w:p>
    <w:p w14:paraId="64AB4751" w14:textId="44BE335D" w:rsidR="000918AC" w:rsidRDefault="007B55DC" w:rsidP="000918AC">
      <w:pPr>
        <w:tabs>
          <w:tab w:val="left" w:pos="5529"/>
        </w:tabs>
        <w:jc w:val="both"/>
        <w:rPr>
          <w:bCs/>
        </w:rPr>
      </w:pPr>
      <w:r>
        <w:t xml:space="preserve">          Majetkoprávní odbor </w:t>
      </w:r>
      <w:proofErr w:type="spellStart"/>
      <w:r>
        <w:t>MěÚ</w:t>
      </w:r>
      <w:proofErr w:type="spellEnd"/>
      <w:r>
        <w:t xml:space="preserve"> Tachov předkládá zastupitelstvu města </w:t>
      </w:r>
      <w:r w:rsidR="000918AC">
        <w:t xml:space="preserve">nabídku UZSVM na prodej </w:t>
      </w:r>
      <w:proofErr w:type="spellStart"/>
      <w:r w:rsidR="000918AC">
        <w:t>p.p.č</w:t>
      </w:r>
      <w:proofErr w:type="spellEnd"/>
      <w:r w:rsidR="000918AC">
        <w:t>. 3200/2 a č. 3036/1 v </w:t>
      </w:r>
      <w:proofErr w:type="spellStart"/>
      <w:r w:rsidR="000918AC">
        <w:t>k.ú</w:t>
      </w:r>
      <w:proofErr w:type="spellEnd"/>
      <w:r w:rsidR="000918AC">
        <w:t>. Tachov včetně návrhu kupní smlouvy. Nabytí tohoto pozemku schválilo zastupitelstvo města usnesením č. 6/104 a) dne 15.05.2023. Navržená kupní cena je v celkové výši 593 000,-Kč, tj. cca 182 Kč / m</w:t>
      </w:r>
      <w:r w:rsidR="000918AC" w:rsidRPr="0071746E">
        <w:rPr>
          <w:vertAlign w:val="superscript"/>
        </w:rPr>
        <w:t>2</w:t>
      </w:r>
      <w:r w:rsidR="000918AC">
        <w:t xml:space="preserve"> (stát není plátce DPH).</w:t>
      </w:r>
      <w:r w:rsidR="008C1AB0">
        <w:t xml:space="preserve"> </w:t>
      </w:r>
    </w:p>
    <w:p w14:paraId="33BA92C5" w14:textId="055FA93C" w:rsidR="007B55DC" w:rsidRDefault="006849C2" w:rsidP="000918AC">
      <w:pPr>
        <w:jc w:val="both"/>
      </w:pPr>
      <w:r>
        <w:rPr>
          <w:sz w:val="22"/>
          <w:szCs w:val="22"/>
        </w:rPr>
        <w:t xml:space="preserve">          </w:t>
      </w:r>
      <w:r w:rsidR="007B55DC" w:rsidRPr="00232FDF">
        <w:rPr>
          <w:sz w:val="22"/>
          <w:szCs w:val="22"/>
        </w:rPr>
        <w:t>Rada města doporučila schvál</w:t>
      </w:r>
      <w:r w:rsidR="00077123">
        <w:rPr>
          <w:sz w:val="22"/>
          <w:szCs w:val="22"/>
        </w:rPr>
        <w:t xml:space="preserve">it </w:t>
      </w:r>
      <w:r w:rsidR="007B55DC">
        <w:rPr>
          <w:sz w:val="22"/>
          <w:szCs w:val="22"/>
        </w:rPr>
        <w:t>nabytí pozemk</w:t>
      </w:r>
      <w:r w:rsidR="00077123">
        <w:rPr>
          <w:sz w:val="22"/>
          <w:szCs w:val="22"/>
        </w:rPr>
        <w:t>u</w:t>
      </w:r>
      <w:r w:rsidR="007B55DC">
        <w:rPr>
          <w:sz w:val="22"/>
          <w:szCs w:val="22"/>
        </w:rPr>
        <w:t xml:space="preserve"> </w:t>
      </w:r>
      <w:r w:rsidR="008C1AB0">
        <w:rPr>
          <w:sz w:val="22"/>
          <w:szCs w:val="22"/>
        </w:rPr>
        <w:t xml:space="preserve">za kupní cenu </w:t>
      </w:r>
      <w:r w:rsidR="007B55DC" w:rsidRPr="00232FDF">
        <w:rPr>
          <w:sz w:val="22"/>
          <w:szCs w:val="22"/>
        </w:rPr>
        <w:t xml:space="preserve">usnesením č. </w:t>
      </w:r>
      <w:r>
        <w:rPr>
          <w:sz w:val="22"/>
          <w:szCs w:val="22"/>
        </w:rPr>
        <w:t>37</w:t>
      </w:r>
      <w:r w:rsidR="007B55DC" w:rsidRPr="00232FDF">
        <w:rPr>
          <w:sz w:val="22"/>
          <w:szCs w:val="22"/>
        </w:rPr>
        <w:t>/</w:t>
      </w:r>
      <w:r>
        <w:rPr>
          <w:sz w:val="22"/>
          <w:szCs w:val="22"/>
        </w:rPr>
        <w:t>94</w:t>
      </w:r>
      <w:r w:rsidR="000918AC">
        <w:rPr>
          <w:sz w:val="22"/>
          <w:szCs w:val="22"/>
        </w:rPr>
        <w:t>2</w:t>
      </w:r>
      <w:r w:rsidR="007B55DC">
        <w:rPr>
          <w:sz w:val="22"/>
          <w:szCs w:val="22"/>
        </w:rPr>
        <w:t xml:space="preserve"> </w:t>
      </w:r>
      <w:r w:rsidR="00FF35AB">
        <w:rPr>
          <w:sz w:val="22"/>
          <w:szCs w:val="22"/>
        </w:rPr>
        <w:t xml:space="preserve">a) </w:t>
      </w:r>
      <w:r w:rsidR="007B55DC">
        <w:rPr>
          <w:sz w:val="22"/>
          <w:szCs w:val="22"/>
        </w:rPr>
        <w:t xml:space="preserve">dne </w:t>
      </w:r>
      <w:r>
        <w:rPr>
          <w:sz w:val="22"/>
          <w:szCs w:val="22"/>
        </w:rPr>
        <w:t>1</w:t>
      </w:r>
      <w:r w:rsidR="00FF35AB">
        <w:rPr>
          <w:sz w:val="22"/>
          <w:szCs w:val="22"/>
        </w:rPr>
        <w:t>5</w:t>
      </w:r>
      <w:r w:rsidR="007B55DC" w:rsidRPr="00232FDF">
        <w:rPr>
          <w:sz w:val="22"/>
          <w:szCs w:val="22"/>
        </w:rPr>
        <w:t>.0</w:t>
      </w:r>
      <w:r>
        <w:rPr>
          <w:sz w:val="22"/>
          <w:szCs w:val="22"/>
        </w:rPr>
        <w:t>5</w:t>
      </w:r>
      <w:r w:rsidR="007B55DC" w:rsidRPr="00232FDF">
        <w:rPr>
          <w:sz w:val="22"/>
          <w:szCs w:val="22"/>
        </w:rPr>
        <w:t>.20</w:t>
      </w:r>
      <w:r w:rsidR="007B55DC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7B55DC" w:rsidRPr="00232FDF">
        <w:rPr>
          <w:sz w:val="22"/>
          <w:szCs w:val="22"/>
        </w:rPr>
        <w:t>.</w:t>
      </w:r>
    </w:p>
    <w:p w14:paraId="05985AF0" w14:textId="77777777" w:rsidR="007B55DC" w:rsidRDefault="007B55DC" w:rsidP="00E634EC">
      <w:pPr>
        <w:rPr>
          <w:b/>
        </w:rPr>
      </w:pPr>
    </w:p>
    <w:p w14:paraId="3862AE08" w14:textId="77777777" w:rsidR="007F1CEA" w:rsidRDefault="007F1CEA" w:rsidP="00E634EC">
      <w:pPr>
        <w:rPr>
          <w:b/>
        </w:rPr>
      </w:pPr>
    </w:p>
    <w:p w14:paraId="371B53CA" w14:textId="77777777" w:rsidR="00E634EC" w:rsidRPr="002F6A66" w:rsidRDefault="00E634EC" w:rsidP="00E634EC">
      <w:r w:rsidRPr="002F6A66">
        <w:rPr>
          <w:b/>
        </w:rPr>
        <w:t>Návrh na usnesení</w:t>
      </w:r>
      <w:r w:rsidRPr="002F6A66">
        <w:t>:</w:t>
      </w:r>
    </w:p>
    <w:p w14:paraId="2E6A2B79" w14:textId="77777777" w:rsidR="00E634EC" w:rsidRDefault="00E634EC" w:rsidP="00E634EC"/>
    <w:p w14:paraId="0CB822EF" w14:textId="77777777" w:rsidR="007F1CEA" w:rsidRDefault="00E634EC" w:rsidP="007F1CEA">
      <w:pPr>
        <w:jc w:val="both"/>
        <w:rPr>
          <w:color w:val="333333"/>
        </w:rPr>
      </w:pPr>
      <w:r>
        <w:t xml:space="preserve">Zastupitelstvo města </w:t>
      </w:r>
      <w:r w:rsidR="00BC68F9" w:rsidRPr="006849C2">
        <w:rPr>
          <w:b/>
        </w:rPr>
        <w:t>schvaluje</w:t>
      </w:r>
      <w:r w:rsidR="008C1AB0">
        <w:rPr>
          <w:b/>
        </w:rPr>
        <w:t xml:space="preserve"> </w:t>
      </w:r>
      <w:r w:rsidR="007F1CEA" w:rsidRPr="00E83FA6">
        <w:rPr>
          <w:color w:val="333333"/>
        </w:rPr>
        <w:t>kupní cenu v celkové výši 593 000,-Kč</w:t>
      </w:r>
      <w:r w:rsidR="007F1CEA">
        <w:rPr>
          <w:color w:val="333333"/>
        </w:rPr>
        <w:t xml:space="preserve"> za</w:t>
      </w:r>
      <w:r w:rsidR="007F1CEA" w:rsidRPr="00E83FA6">
        <w:rPr>
          <w:bCs/>
        </w:rPr>
        <w:t xml:space="preserve"> nabytí</w:t>
      </w:r>
      <w:r w:rsidR="007F1CEA" w:rsidRPr="00E83FA6">
        <w:rPr>
          <w:b/>
        </w:rPr>
        <w:t xml:space="preserve"> </w:t>
      </w:r>
      <w:proofErr w:type="spellStart"/>
      <w:r w:rsidR="007F1CEA" w:rsidRPr="00E83FA6">
        <w:rPr>
          <w:bCs/>
        </w:rPr>
        <w:t>p.p.č</w:t>
      </w:r>
      <w:proofErr w:type="spellEnd"/>
      <w:r w:rsidR="007F1CEA" w:rsidRPr="00E83FA6">
        <w:rPr>
          <w:bCs/>
        </w:rPr>
        <w:t xml:space="preserve">. </w:t>
      </w:r>
      <w:r w:rsidR="007F1CEA" w:rsidRPr="00E83FA6">
        <w:t xml:space="preserve">3200/2 </w:t>
      </w:r>
      <w:r w:rsidR="007F1CEA" w:rsidRPr="00E83FA6">
        <w:rPr>
          <w:bCs/>
        </w:rPr>
        <w:t>o výměře 1893 m</w:t>
      </w:r>
      <w:r w:rsidR="007F1CEA" w:rsidRPr="00E83FA6">
        <w:rPr>
          <w:bCs/>
          <w:vertAlign w:val="superscript"/>
        </w:rPr>
        <w:t>2</w:t>
      </w:r>
      <w:r w:rsidR="007F1CEA" w:rsidRPr="00E83FA6">
        <w:rPr>
          <w:bCs/>
        </w:rPr>
        <w:t xml:space="preserve"> </w:t>
      </w:r>
      <w:r w:rsidR="007F1CEA" w:rsidRPr="00E83FA6">
        <w:t xml:space="preserve">a č. 3036/1 </w:t>
      </w:r>
      <w:r w:rsidR="007F1CEA" w:rsidRPr="00E83FA6">
        <w:rPr>
          <w:bCs/>
        </w:rPr>
        <w:t>o výměře 1357 m</w:t>
      </w:r>
      <w:r w:rsidR="007F1CEA" w:rsidRPr="00E83FA6">
        <w:rPr>
          <w:bCs/>
          <w:vertAlign w:val="superscript"/>
        </w:rPr>
        <w:t>2</w:t>
      </w:r>
      <w:r w:rsidR="007F1CEA" w:rsidRPr="00E83FA6">
        <w:rPr>
          <w:bCs/>
        </w:rPr>
        <w:t xml:space="preserve"> </w:t>
      </w:r>
      <w:r w:rsidR="007F1CEA" w:rsidRPr="00E83FA6">
        <w:t>v </w:t>
      </w:r>
      <w:proofErr w:type="spellStart"/>
      <w:r w:rsidR="007F1CEA" w:rsidRPr="00E83FA6">
        <w:t>k.ú</w:t>
      </w:r>
      <w:proofErr w:type="spellEnd"/>
      <w:r w:rsidR="007F1CEA" w:rsidRPr="00E83FA6">
        <w:t xml:space="preserve">. Tachov </w:t>
      </w:r>
      <w:r w:rsidR="007F1CEA" w:rsidRPr="00E83FA6">
        <w:rPr>
          <w:bCs/>
        </w:rPr>
        <w:t xml:space="preserve">od </w:t>
      </w:r>
      <w:r w:rsidR="007F1CEA" w:rsidRPr="00E83FA6">
        <w:t xml:space="preserve">České republiky, příslušnost hospodařit s majetkem státu </w:t>
      </w:r>
      <w:r w:rsidR="007F1CEA" w:rsidRPr="00E83FA6">
        <w:rPr>
          <w:color w:val="333333"/>
        </w:rPr>
        <w:t>Úřad pro zastupování státu ve věcech majetkových, IČ 69797111</w:t>
      </w:r>
      <w:r w:rsidR="007F1CEA">
        <w:rPr>
          <w:color w:val="333333"/>
        </w:rPr>
        <w:t>.</w:t>
      </w:r>
    </w:p>
    <w:p w14:paraId="17999CD5" w14:textId="0F20E619" w:rsidR="007B55DC" w:rsidRDefault="007B55DC" w:rsidP="007F1CEA">
      <w:pPr>
        <w:jc w:val="both"/>
      </w:pPr>
    </w:p>
    <w:p w14:paraId="1E76660C" w14:textId="7B225292" w:rsidR="00BC68F9" w:rsidRDefault="00BC68F9" w:rsidP="007B55DC">
      <w:pPr>
        <w:jc w:val="both"/>
      </w:pPr>
    </w:p>
    <w:p w14:paraId="0843B1BD" w14:textId="77777777" w:rsidR="00847A88" w:rsidRDefault="00847A88" w:rsidP="008C6CA2">
      <w:pPr>
        <w:jc w:val="both"/>
      </w:pPr>
    </w:p>
    <w:p w14:paraId="23CFF4F6" w14:textId="77777777" w:rsidR="007F1CEA" w:rsidRDefault="007F1CEA" w:rsidP="008C6CA2">
      <w:pPr>
        <w:jc w:val="both"/>
      </w:pPr>
    </w:p>
    <w:p w14:paraId="280667D1" w14:textId="77777777" w:rsidR="00BC68F9" w:rsidRDefault="00BC68F9" w:rsidP="008C6CA2">
      <w:pPr>
        <w:jc w:val="both"/>
      </w:pPr>
    </w:p>
    <w:p w14:paraId="2BC47734" w14:textId="77777777" w:rsidR="007B55DC" w:rsidRDefault="007B55DC" w:rsidP="008C6CA2">
      <w:pPr>
        <w:jc w:val="both"/>
      </w:pPr>
    </w:p>
    <w:p w14:paraId="18C993B2" w14:textId="77777777" w:rsidR="00D172A0" w:rsidRDefault="00D172A0" w:rsidP="008C6CA2">
      <w:pPr>
        <w:jc w:val="both"/>
      </w:pPr>
    </w:p>
    <w:p w14:paraId="0833D42E" w14:textId="77777777" w:rsidR="00384866" w:rsidRPr="00D172A0" w:rsidRDefault="00384866" w:rsidP="00384866">
      <w:pPr>
        <w:tabs>
          <w:tab w:val="left" w:pos="5876"/>
        </w:tabs>
        <w:ind w:left="1260" w:hanging="1260"/>
        <w:rPr>
          <w:bCs/>
          <w:sz w:val="22"/>
          <w:szCs w:val="22"/>
        </w:rPr>
      </w:pPr>
      <w:r w:rsidRPr="00D172A0">
        <w:rPr>
          <w:bCs/>
          <w:sz w:val="22"/>
          <w:szCs w:val="22"/>
        </w:rPr>
        <w:t>Ing. Bc. Drahomíra Červinková</w:t>
      </w:r>
      <w:r w:rsidR="0051400B" w:rsidRPr="00D172A0">
        <w:rPr>
          <w:bCs/>
          <w:sz w:val="22"/>
          <w:szCs w:val="22"/>
        </w:rPr>
        <w:tab/>
      </w:r>
      <w:r w:rsidR="00AB5B7F" w:rsidRPr="00D172A0">
        <w:rPr>
          <w:bCs/>
          <w:sz w:val="22"/>
          <w:szCs w:val="22"/>
        </w:rPr>
        <w:tab/>
      </w:r>
    </w:p>
    <w:p w14:paraId="475FAB3F" w14:textId="77777777" w:rsidR="00384866" w:rsidRPr="00D172A0" w:rsidRDefault="00384866" w:rsidP="00384866">
      <w:pPr>
        <w:tabs>
          <w:tab w:val="left" w:pos="5876"/>
        </w:tabs>
        <w:ind w:left="1260" w:hanging="1260"/>
        <w:rPr>
          <w:bCs/>
          <w:sz w:val="22"/>
          <w:szCs w:val="22"/>
        </w:rPr>
      </w:pPr>
      <w:r w:rsidRPr="00D172A0">
        <w:rPr>
          <w:bCs/>
          <w:sz w:val="22"/>
          <w:szCs w:val="22"/>
        </w:rPr>
        <w:t>vedoucí majetkoprávního odboru</w:t>
      </w:r>
    </w:p>
    <w:p w14:paraId="3C39751E" w14:textId="77777777" w:rsidR="00086E2E" w:rsidRDefault="00086E2E" w:rsidP="00E634EC">
      <w:pPr>
        <w:jc w:val="both"/>
        <w:rPr>
          <w:b/>
        </w:rPr>
      </w:pPr>
    </w:p>
    <w:p w14:paraId="30C45826" w14:textId="77777777" w:rsidR="007B55DC" w:rsidRDefault="007B55DC" w:rsidP="00E634EC">
      <w:pPr>
        <w:jc w:val="both"/>
        <w:rPr>
          <w:b/>
        </w:rPr>
      </w:pPr>
    </w:p>
    <w:p w14:paraId="0D1524D0" w14:textId="77777777" w:rsidR="007F1CEA" w:rsidRDefault="007F1CEA" w:rsidP="00E634EC">
      <w:pPr>
        <w:jc w:val="both"/>
        <w:rPr>
          <w:b/>
        </w:rPr>
      </w:pPr>
    </w:p>
    <w:p w14:paraId="7F8BC14A" w14:textId="77777777" w:rsidR="00E634EC" w:rsidRDefault="00E634EC" w:rsidP="00E634EC">
      <w:pPr>
        <w:jc w:val="both"/>
        <w:rPr>
          <w:b/>
        </w:rPr>
      </w:pPr>
      <w:r w:rsidRPr="00F412CF">
        <w:rPr>
          <w:b/>
        </w:rPr>
        <w:t>Příloh</w:t>
      </w:r>
      <w:r>
        <w:rPr>
          <w:b/>
        </w:rPr>
        <w:t xml:space="preserve">a </w:t>
      </w:r>
    </w:p>
    <w:p w14:paraId="006E23E4" w14:textId="77777777" w:rsidR="0053588B" w:rsidRDefault="0053588B" w:rsidP="00E634EC">
      <w:pPr>
        <w:jc w:val="both"/>
        <w:rPr>
          <w:b/>
        </w:rPr>
      </w:pPr>
    </w:p>
    <w:p w14:paraId="6C4978B3" w14:textId="77777777" w:rsidR="0053588B" w:rsidRPr="00AF0A03" w:rsidRDefault="0053588B" w:rsidP="0053588B">
      <w:pPr>
        <w:rPr>
          <w:bCs/>
        </w:rPr>
      </w:pPr>
      <w:r>
        <w:t>Nabídka, návrh kupní smlouvy, ÚPD, usnesení ZM č. 6/104, snímek</w:t>
      </w:r>
    </w:p>
    <w:p w14:paraId="587D6CB7" w14:textId="77777777" w:rsidR="00186410" w:rsidRPr="00D172A0" w:rsidRDefault="00186410" w:rsidP="00BC68F9">
      <w:pPr>
        <w:tabs>
          <w:tab w:val="left" w:pos="5876"/>
        </w:tabs>
        <w:rPr>
          <w:bCs/>
          <w:sz w:val="22"/>
          <w:szCs w:val="22"/>
        </w:rPr>
      </w:pPr>
    </w:p>
    <w:sectPr w:rsidR="00186410" w:rsidRPr="00D172A0" w:rsidSect="00BF6C9B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608C4" w14:textId="77777777" w:rsidR="00F60C7C" w:rsidRDefault="00F60C7C">
      <w:r>
        <w:separator/>
      </w:r>
    </w:p>
  </w:endnote>
  <w:endnote w:type="continuationSeparator" w:id="0">
    <w:p w14:paraId="4AFF6603" w14:textId="77777777" w:rsidR="00F60C7C" w:rsidRDefault="00F6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F3C96" w14:textId="77777777" w:rsidR="00E24501" w:rsidRDefault="00E2450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0BB3F148" w14:textId="77777777" w:rsidR="00E24501" w:rsidRDefault="00E2450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 w:rsidR="00105DA5">
      <w:rPr>
        <w:b/>
        <w:sz w:val="20"/>
        <w:szCs w:val="20"/>
      </w:rPr>
      <w:t>DS 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7FCF7" w14:textId="77777777" w:rsidR="00F60C7C" w:rsidRDefault="00F60C7C">
      <w:r>
        <w:separator/>
      </w:r>
    </w:p>
  </w:footnote>
  <w:footnote w:type="continuationSeparator" w:id="0">
    <w:p w14:paraId="73D3E0E8" w14:textId="77777777" w:rsidR="00F60C7C" w:rsidRDefault="00F60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30B89" w14:textId="77777777" w:rsidR="00E24501" w:rsidRDefault="00384866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54CE85EC" wp14:editId="11F4935E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23E6F00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3034F984" w14:textId="77777777" w:rsidR="00E24501" w:rsidRDefault="00384866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7A4506"/>
    <w:multiLevelType w:val="hybridMultilevel"/>
    <w:tmpl w:val="64301C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31E1"/>
    <w:multiLevelType w:val="hybridMultilevel"/>
    <w:tmpl w:val="16DEA1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94C4D"/>
    <w:multiLevelType w:val="hybridMultilevel"/>
    <w:tmpl w:val="0520D868"/>
    <w:lvl w:ilvl="0" w:tplc="29FC08D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8B2822"/>
    <w:multiLevelType w:val="hybridMultilevel"/>
    <w:tmpl w:val="97287D6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5403A"/>
    <w:multiLevelType w:val="hybridMultilevel"/>
    <w:tmpl w:val="82D4689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C67CB5"/>
    <w:multiLevelType w:val="hybridMultilevel"/>
    <w:tmpl w:val="DA5A48E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7A478A"/>
    <w:multiLevelType w:val="hybridMultilevel"/>
    <w:tmpl w:val="661838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275782">
    <w:abstractNumId w:val="0"/>
  </w:num>
  <w:num w:numId="2" w16cid:durableId="711806888">
    <w:abstractNumId w:val="1"/>
  </w:num>
  <w:num w:numId="3" w16cid:durableId="1504517451">
    <w:abstractNumId w:val="2"/>
  </w:num>
  <w:num w:numId="4" w16cid:durableId="1337222891">
    <w:abstractNumId w:val="6"/>
  </w:num>
  <w:num w:numId="5" w16cid:durableId="2113548459">
    <w:abstractNumId w:val="3"/>
  </w:num>
  <w:num w:numId="6" w16cid:durableId="1906332356">
    <w:abstractNumId w:val="4"/>
  </w:num>
  <w:num w:numId="7" w16cid:durableId="523859842">
    <w:abstractNumId w:val="5"/>
  </w:num>
  <w:num w:numId="8" w16cid:durableId="13844800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74"/>
    <w:rsid w:val="00030B70"/>
    <w:rsid w:val="000362D2"/>
    <w:rsid w:val="00051884"/>
    <w:rsid w:val="00066744"/>
    <w:rsid w:val="00077123"/>
    <w:rsid w:val="000812C4"/>
    <w:rsid w:val="00086E2E"/>
    <w:rsid w:val="000918AC"/>
    <w:rsid w:val="000C0B5B"/>
    <w:rsid w:val="000C48F6"/>
    <w:rsid w:val="000E7915"/>
    <w:rsid w:val="000F086F"/>
    <w:rsid w:val="00105D68"/>
    <w:rsid w:val="00105DA5"/>
    <w:rsid w:val="00136703"/>
    <w:rsid w:val="00151949"/>
    <w:rsid w:val="00156C3B"/>
    <w:rsid w:val="0017278D"/>
    <w:rsid w:val="00182F25"/>
    <w:rsid w:val="00184803"/>
    <w:rsid w:val="00186410"/>
    <w:rsid w:val="00187511"/>
    <w:rsid w:val="00187CAF"/>
    <w:rsid w:val="001E3447"/>
    <w:rsid w:val="001E5B49"/>
    <w:rsid w:val="001E6318"/>
    <w:rsid w:val="001E6EF5"/>
    <w:rsid w:val="001F5164"/>
    <w:rsid w:val="00202E73"/>
    <w:rsid w:val="002360CD"/>
    <w:rsid w:val="00254CE0"/>
    <w:rsid w:val="002A3304"/>
    <w:rsid w:val="002A7EFA"/>
    <w:rsid w:val="002B4703"/>
    <w:rsid w:val="002C42F3"/>
    <w:rsid w:val="002E0B24"/>
    <w:rsid w:val="002F7AB1"/>
    <w:rsid w:val="00312CE2"/>
    <w:rsid w:val="00315705"/>
    <w:rsid w:val="00335F57"/>
    <w:rsid w:val="003411CC"/>
    <w:rsid w:val="00346004"/>
    <w:rsid w:val="00347FEC"/>
    <w:rsid w:val="00382334"/>
    <w:rsid w:val="00384866"/>
    <w:rsid w:val="003930AA"/>
    <w:rsid w:val="00394852"/>
    <w:rsid w:val="003B6A79"/>
    <w:rsid w:val="003C43E4"/>
    <w:rsid w:val="003D16CE"/>
    <w:rsid w:val="003E6FE9"/>
    <w:rsid w:val="00402832"/>
    <w:rsid w:val="0040342B"/>
    <w:rsid w:val="0042766B"/>
    <w:rsid w:val="004324CB"/>
    <w:rsid w:val="004675A3"/>
    <w:rsid w:val="00472743"/>
    <w:rsid w:val="004A3060"/>
    <w:rsid w:val="004B1AC6"/>
    <w:rsid w:val="004B49C6"/>
    <w:rsid w:val="004C034A"/>
    <w:rsid w:val="004D73FC"/>
    <w:rsid w:val="00506D80"/>
    <w:rsid w:val="00511C0E"/>
    <w:rsid w:val="0051400B"/>
    <w:rsid w:val="005229A3"/>
    <w:rsid w:val="0053588B"/>
    <w:rsid w:val="0054390A"/>
    <w:rsid w:val="00543C4D"/>
    <w:rsid w:val="00546F54"/>
    <w:rsid w:val="005569D5"/>
    <w:rsid w:val="00567A74"/>
    <w:rsid w:val="005803FA"/>
    <w:rsid w:val="005A5069"/>
    <w:rsid w:val="005A571B"/>
    <w:rsid w:val="005A7313"/>
    <w:rsid w:val="005B0513"/>
    <w:rsid w:val="005C0E6B"/>
    <w:rsid w:val="005D156B"/>
    <w:rsid w:val="005E208F"/>
    <w:rsid w:val="005E7210"/>
    <w:rsid w:val="005F48C7"/>
    <w:rsid w:val="005F7AC7"/>
    <w:rsid w:val="00611CAA"/>
    <w:rsid w:val="00613358"/>
    <w:rsid w:val="0062078F"/>
    <w:rsid w:val="006420E9"/>
    <w:rsid w:val="006443C5"/>
    <w:rsid w:val="006849C2"/>
    <w:rsid w:val="006B0268"/>
    <w:rsid w:val="006B1450"/>
    <w:rsid w:val="006B18F0"/>
    <w:rsid w:val="006B2CA0"/>
    <w:rsid w:val="006B6DCB"/>
    <w:rsid w:val="006D7736"/>
    <w:rsid w:val="006F5769"/>
    <w:rsid w:val="00724C77"/>
    <w:rsid w:val="007257C8"/>
    <w:rsid w:val="0072709E"/>
    <w:rsid w:val="00736D27"/>
    <w:rsid w:val="00741446"/>
    <w:rsid w:val="00741A0C"/>
    <w:rsid w:val="00763F99"/>
    <w:rsid w:val="00765D00"/>
    <w:rsid w:val="0078303B"/>
    <w:rsid w:val="00791FB6"/>
    <w:rsid w:val="007A6725"/>
    <w:rsid w:val="007B55DC"/>
    <w:rsid w:val="007D7ED1"/>
    <w:rsid w:val="007E322F"/>
    <w:rsid w:val="007E38A8"/>
    <w:rsid w:val="007E474E"/>
    <w:rsid w:val="007E4F76"/>
    <w:rsid w:val="007F1CEA"/>
    <w:rsid w:val="007F3C2F"/>
    <w:rsid w:val="007F3CE6"/>
    <w:rsid w:val="00826737"/>
    <w:rsid w:val="00831321"/>
    <w:rsid w:val="00831978"/>
    <w:rsid w:val="00832094"/>
    <w:rsid w:val="00836B9D"/>
    <w:rsid w:val="008439D8"/>
    <w:rsid w:val="00845124"/>
    <w:rsid w:val="00847A88"/>
    <w:rsid w:val="00871476"/>
    <w:rsid w:val="0088152E"/>
    <w:rsid w:val="00885041"/>
    <w:rsid w:val="008A6741"/>
    <w:rsid w:val="008A6DB0"/>
    <w:rsid w:val="008C1AB0"/>
    <w:rsid w:val="008C6CA2"/>
    <w:rsid w:val="008D0A05"/>
    <w:rsid w:val="008D478B"/>
    <w:rsid w:val="008E1BBB"/>
    <w:rsid w:val="008E6092"/>
    <w:rsid w:val="008F204E"/>
    <w:rsid w:val="00903809"/>
    <w:rsid w:val="00905CFC"/>
    <w:rsid w:val="00917E45"/>
    <w:rsid w:val="00936FA1"/>
    <w:rsid w:val="00942047"/>
    <w:rsid w:val="00952480"/>
    <w:rsid w:val="0097166E"/>
    <w:rsid w:val="00976E1D"/>
    <w:rsid w:val="00980ED9"/>
    <w:rsid w:val="00983852"/>
    <w:rsid w:val="009A3CFF"/>
    <w:rsid w:val="009C17D7"/>
    <w:rsid w:val="009E0170"/>
    <w:rsid w:val="009E5B94"/>
    <w:rsid w:val="009F1409"/>
    <w:rsid w:val="009F7A1F"/>
    <w:rsid w:val="009F7BC3"/>
    <w:rsid w:val="00A00E92"/>
    <w:rsid w:val="00A014B9"/>
    <w:rsid w:val="00A077B1"/>
    <w:rsid w:val="00A15216"/>
    <w:rsid w:val="00A153BC"/>
    <w:rsid w:val="00A245CD"/>
    <w:rsid w:val="00A3034C"/>
    <w:rsid w:val="00A31B84"/>
    <w:rsid w:val="00A445FF"/>
    <w:rsid w:val="00A453C4"/>
    <w:rsid w:val="00A54BD3"/>
    <w:rsid w:val="00A6372B"/>
    <w:rsid w:val="00A66FF6"/>
    <w:rsid w:val="00A80556"/>
    <w:rsid w:val="00AB23C2"/>
    <w:rsid w:val="00AB5B7F"/>
    <w:rsid w:val="00AD4613"/>
    <w:rsid w:val="00AD5CFF"/>
    <w:rsid w:val="00AE37D9"/>
    <w:rsid w:val="00AF0A03"/>
    <w:rsid w:val="00B02AB0"/>
    <w:rsid w:val="00B06D7C"/>
    <w:rsid w:val="00B073E6"/>
    <w:rsid w:val="00B14BF7"/>
    <w:rsid w:val="00B175D4"/>
    <w:rsid w:val="00B26AA1"/>
    <w:rsid w:val="00B3258F"/>
    <w:rsid w:val="00B709F9"/>
    <w:rsid w:val="00B72692"/>
    <w:rsid w:val="00B72C3D"/>
    <w:rsid w:val="00B85138"/>
    <w:rsid w:val="00B85F2D"/>
    <w:rsid w:val="00B93498"/>
    <w:rsid w:val="00BB1C4D"/>
    <w:rsid w:val="00BC68F9"/>
    <w:rsid w:val="00BF2265"/>
    <w:rsid w:val="00BF43FC"/>
    <w:rsid w:val="00BF6C9B"/>
    <w:rsid w:val="00C030D8"/>
    <w:rsid w:val="00C10F91"/>
    <w:rsid w:val="00C3599B"/>
    <w:rsid w:val="00C40815"/>
    <w:rsid w:val="00C425A2"/>
    <w:rsid w:val="00C4409E"/>
    <w:rsid w:val="00C5448C"/>
    <w:rsid w:val="00C57609"/>
    <w:rsid w:val="00C617FD"/>
    <w:rsid w:val="00C62A2F"/>
    <w:rsid w:val="00C65C9C"/>
    <w:rsid w:val="00C7343F"/>
    <w:rsid w:val="00C761EE"/>
    <w:rsid w:val="00C80C0F"/>
    <w:rsid w:val="00CE1A61"/>
    <w:rsid w:val="00CE3BB5"/>
    <w:rsid w:val="00D03A50"/>
    <w:rsid w:val="00D10BCC"/>
    <w:rsid w:val="00D11DF2"/>
    <w:rsid w:val="00D16814"/>
    <w:rsid w:val="00D172A0"/>
    <w:rsid w:val="00D233A1"/>
    <w:rsid w:val="00D3150D"/>
    <w:rsid w:val="00D3464B"/>
    <w:rsid w:val="00D77C55"/>
    <w:rsid w:val="00D82BFB"/>
    <w:rsid w:val="00D94C62"/>
    <w:rsid w:val="00DB577A"/>
    <w:rsid w:val="00DC09CE"/>
    <w:rsid w:val="00DC6D65"/>
    <w:rsid w:val="00DC7A5E"/>
    <w:rsid w:val="00DD770C"/>
    <w:rsid w:val="00DF7B06"/>
    <w:rsid w:val="00E0015D"/>
    <w:rsid w:val="00E13E16"/>
    <w:rsid w:val="00E2018E"/>
    <w:rsid w:val="00E21A8E"/>
    <w:rsid w:val="00E222B3"/>
    <w:rsid w:val="00E24501"/>
    <w:rsid w:val="00E27DD0"/>
    <w:rsid w:val="00E43E01"/>
    <w:rsid w:val="00E52C15"/>
    <w:rsid w:val="00E61754"/>
    <w:rsid w:val="00E634EC"/>
    <w:rsid w:val="00E728DF"/>
    <w:rsid w:val="00E958B5"/>
    <w:rsid w:val="00E9717A"/>
    <w:rsid w:val="00ED441F"/>
    <w:rsid w:val="00ED673F"/>
    <w:rsid w:val="00EF3750"/>
    <w:rsid w:val="00F00B53"/>
    <w:rsid w:val="00F21098"/>
    <w:rsid w:val="00F24159"/>
    <w:rsid w:val="00F34CA1"/>
    <w:rsid w:val="00F40410"/>
    <w:rsid w:val="00F47576"/>
    <w:rsid w:val="00F54370"/>
    <w:rsid w:val="00F54714"/>
    <w:rsid w:val="00F549D3"/>
    <w:rsid w:val="00F60C7C"/>
    <w:rsid w:val="00F6779F"/>
    <w:rsid w:val="00F96E3C"/>
    <w:rsid w:val="00FA28EE"/>
    <w:rsid w:val="00FA72FF"/>
    <w:rsid w:val="00FB0F07"/>
    <w:rsid w:val="00FB1987"/>
    <w:rsid w:val="00FE3D0A"/>
    <w:rsid w:val="00FE504D"/>
    <w:rsid w:val="00FF3484"/>
    <w:rsid w:val="00FF35AB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F0DF8C"/>
  <w15:docId w15:val="{A3BB18E0-6116-4CC4-A3C2-A1C59D92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A153BC"/>
    <w:pPr>
      <w:ind w:left="720"/>
      <w:contextualSpacing/>
    </w:pPr>
  </w:style>
  <w:style w:type="paragraph" w:styleId="Bezmezer">
    <w:name w:val="No Spacing"/>
    <w:uiPriority w:val="1"/>
    <w:qFormat/>
    <w:rsid w:val="00E617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R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RM.dotx</Template>
  <TotalTime>2</TotalTime>
  <Pages>1</Pages>
  <Words>184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1271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creator>Hájovská Svatoslava</dc:creator>
  <cp:lastModifiedBy>Litomerická Magdalena</cp:lastModifiedBy>
  <cp:revision>3</cp:revision>
  <cp:lastPrinted>2024-06-12T13:10:00Z</cp:lastPrinted>
  <dcterms:created xsi:type="dcterms:W3CDTF">2024-06-12T13:12:00Z</dcterms:created>
  <dcterms:modified xsi:type="dcterms:W3CDTF">2024-06-13T07:24:00Z</dcterms:modified>
</cp:coreProperties>
</file>